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7E5AAC91" w:rsidR="00954D93" w:rsidRDefault="00FD1B3A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 xml:space="preserve">3GPP TSG-RAN WG3 </w:t>
      </w:r>
      <w:proofErr w:type="gramStart"/>
      <w:r>
        <w:rPr>
          <w:b/>
          <w:sz w:val="24"/>
          <w:lang w:val="fr-FR"/>
        </w:rPr>
        <w:t>Meeting</w:t>
      </w:r>
      <w:proofErr w:type="gramEnd"/>
      <w:r>
        <w:rPr>
          <w:b/>
          <w:sz w:val="24"/>
          <w:lang w:val="fr-FR"/>
        </w:rPr>
        <w:t xml:space="preserve">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="00F5411A" w:rsidRPr="00F5411A">
        <w:rPr>
          <w:b/>
          <w:sz w:val="24"/>
        </w:rPr>
        <w:t>R3-258222</w:t>
      </w:r>
    </w:p>
    <w:p w14:paraId="4F90AA2C" w14:textId="77777777" w:rsidR="00954D93" w:rsidRDefault="00FD1B3A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FD1B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FD1B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77361FFD" w:rsidR="00954D93" w:rsidRDefault="000B445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1611</w:t>
            </w:r>
          </w:p>
        </w:tc>
        <w:tc>
          <w:tcPr>
            <w:tcW w:w="709" w:type="dxa"/>
          </w:tcPr>
          <w:p w14:paraId="4F90AA37" w14:textId="77777777" w:rsidR="00954D93" w:rsidRDefault="00FD1B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FD1B3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FD1B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4DCDA906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19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FD1B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FD1B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FD1B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FD1B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FD1B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87297C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FD1B3A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2CC2F3F5" w:rsidR="00954D93" w:rsidRDefault="00FD1B3A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FD1B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38016210" w:rsidR="00954D93" w:rsidRDefault="00FD1B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0B4453">
              <w:rPr>
                <w:lang w:val="en-US" w:eastAsia="zh-CN"/>
              </w:rPr>
              <w:t>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FD1B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77777777" w:rsidR="00954D93" w:rsidRDefault="00FD1B3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FD1B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7777777" w:rsidR="00954D93" w:rsidRDefault="00FD1B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FD1B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FD1B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FD1B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1FEE5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50AC91C6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07613911" w14:textId="77777777" w:rsidR="0031504E" w:rsidRPr="0031504E" w:rsidRDefault="0031504E" w:rsidP="0031504E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</w:p>
          <w:p w14:paraId="1E6A534F" w14:textId="77777777" w:rsidR="003D5440" w:rsidRDefault="003D5440" w:rsidP="003D5440">
            <w:pPr>
              <w:spacing w:after="0"/>
              <w:rPr>
                <w:lang w:val="en-US" w:eastAsia="zh-CN"/>
              </w:rPr>
            </w:pPr>
          </w:p>
          <w:p w14:paraId="5CDDA7CF" w14:textId="77777777" w:rsidR="007465CE" w:rsidRPr="007465CE" w:rsidRDefault="007465CE" w:rsidP="007465CE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3E7B9E92" w14:textId="77777777" w:rsidR="007465CE" w:rsidRPr="007465CE" w:rsidRDefault="007465CE" w:rsidP="007465CE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77F0FDF" w14:textId="77777777" w:rsidR="007465CE" w:rsidRPr="007465CE" w:rsidRDefault="007465CE" w:rsidP="007465CE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5090A6C4" w:rsidR="007465CE" w:rsidRDefault="007465CE" w:rsidP="007465CE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FD1B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61DD9A9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</w:t>
            </w:r>
            <w:r w:rsidR="00881AC3" w:rsidRPr="003E506C">
              <w:rPr>
                <w:lang w:val="en-US"/>
              </w:rPr>
              <w:t>1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8D1355" w:rsidRPr="003E506C">
              <w:t>1374</w:t>
            </w:r>
            <w:r w:rsidRPr="003E506C">
              <w:t xml:space="preserve"> </w:t>
            </w:r>
          </w:p>
          <w:p w14:paraId="4F90AAA3" w14:textId="48557817" w:rsidR="00954D93" w:rsidRPr="003E506C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38.473</w:t>
            </w:r>
            <w:r w:rsidRPr="003E506C">
              <w:t xml:space="preserve"> CR </w:t>
            </w:r>
            <w:r w:rsidR="00275FD3">
              <w:t>1647</w:t>
            </w:r>
          </w:p>
          <w:p w14:paraId="4F90AAA4" w14:textId="17C665F1" w:rsidR="00954D93" w:rsidRDefault="00FD1B3A">
            <w:pPr>
              <w:pStyle w:val="CRCoverPage"/>
              <w:spacing w:after="0"/>
              <w:ind w:left="99"/>
            </w:pPr>
            <w:r w:rsidRPr="003E506C">
              <w:t xml:space="preserve">TS </w:t>
            </w:r>
            <w:r w:rsidRPr="003E506C">
              <w:rPr>
                <w:lang w:val="en-US"/>
              </w:rPr>
              <w:t>3</w:t>
            </w:r>
            <w:r w:rsidR="003E506C" w:rsidRPr="003E506C">
              <w:rPr>
                <w:lang w:val="en-US"/>
              </w:rPr>
              <w:t>8</w:t>
            </w:r>
            <w:r w:rsidRPr="003E506C">
              <w:rPr>
                <w:lang w:val="en-US"/>
              </w:rPr>
              <w:t>.4</w:t>
            </w:r>
            <w:r w:rsidR="005C4E01">
              <w:rPr>
                <w:lang w:val="en-US"/>
              </w:rPr>
              <w:t>6</w:t>
            </w:r>
            <w:r w:rsidRPr="003E506C">
              <w:rPr>
                <w:lang w:val="en-US"/>
              </w:rPr>
              <w:t>3</w:t>
            </w:r>
            <w:r w:rsidRPr="003E506C">
              <w:t xml:space="preserve"> CR </w:t>
            </w:r>
            <w:r w:rsidR="005C4E01">
              <w:t>0734</w:t>
            </w:r>
            <w:r w:rsidRPr="003E506C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FD1B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FD1B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FD1B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FD1B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FD1B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FD1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FD1B3A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62B67" w14:textId="77777777" w:rsidR="00504950" w:rsidRDefault="00504950">
      <w:pPr>
        <w:spacing w:after="0"/>
      </w:pPr>
      <w:r>
        <w:separator/>
      </w:r>
    </w:p>
  </w:endnote>
  <w:endnote w:type="continuationSeparator" w:id="0">
    <w:p w14:paraId="231C26FA" w14:textId="77777777" w:rsidR="00504950" w:rsidRDefault="005049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B8E0" w14:textId="77777777" w:rsidR="00504950" w:rsidRDefault="00504950">
      <w:pPr>
        <w:spacing w:after="0"/>
      </w:pPr>
      <w:r>
        <w:separator/>
      </w:r>
    </w:p>
  </w:footnote>
  <w:footnote w:type="continuationSeparator" w:id="0">
    <w:p w14:paraId="05C6B786" w14:textId="77777777" w:rsidR="00504950" w:rsidRDefault="005049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FD1B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4453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75FD3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1504E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06C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950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4E01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465CE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1355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0E1E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5411A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1B3A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593</Words>
  <Characters>3952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- Yazid</cp:lastModifiedBy>
  <cp:revision>24</cp:revision>
  <cp:lastPrinted>2411-12-31T22:59:00Z</cp:lastPrinted>
  <dcterms:created xsi:type="dcterms:W3CDTF">2025-05-23T11:38:00Z</dcterms:created>
  <dcterms:modified xsi:type="dcterms:W3CDTF">2025-11-06T14:22:00Z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